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4AF1F0CA" w:rsidR="00D20F1F" w:rsidRDefault="00296CB4" w:rsidP="00D20F1F">
      <w:pPr>
        <w:pStyle w:val="Hlavika"/>
      </w:pPr>
      <w:bookmarkStart w:id="0" w:name="_GoBack"/>
      <w:bookmarkEnd w:id="0"/>
      <w:r>
        <w:t xml:space="preserve">      </w:t>
      </w:r>
      <w:r w:rsidRPr="001F31A5">
        <w:rPr>
          <w:noProof/>
          <w:lang w:val="sk-SK" w:eastAsia="sk-SK"/>
        </w:rPr>
        <w:drawing>
          <wp:inline distT="0" distB="0" distL="0" distR="0" wp14:anchorId="20B7895A" wp14:editId="3C1D16AA">
            <wp:extent cx="5759450" cy="534450"/>
            <wp:effectExtent l="0" t="0" r="0" b="0"/>
            <wp:docPr id="3" name="Obrázok 3" descr="C:\Users\skalicka\Pictures\loga PSK\loga PSK_MHSR_EU_horizont_spolufinancovany_21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kalicka\Pictures\loga PSK\loga PSK_MHSR_EU_horizont_spolufinancovany_21.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09BCA7C8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 xml:space="preserve">prijímateľa o stave implementácie projektu </w:t>
      </w:r>
      <w:r w:rsidR="00E57465">
        <w:rPr>
          <w:sz w:val="24"/>
          <w:lang w:val="sk-SK"/>
        </w:rPr>
        <w:t xml:space="preserve">vo vzťahu k dosahovaniu výstupov a cieľov IPCEI projektu </w:t>
      </w:r>
      <w:r>
        <w:rPr>
          <w:sz w:val="24"/>
          <w:lang w:val="sk-SK"/>
        </w:rPr>
        <w:t>a</w:t>
      </w:r>
      <w:r w:rsidR="00085FCC">
        <w:rPr>
          <w:sz w:val="24"/>
          <w:lang w:val="sk-SK"/>
        </w:rPr>
        <w:t xml:space="preserve"> o </w:t>
      </w:r>
      <w:r w:rsidRPr="00D212FF">
        <w:rPr>
          <w:sz w:val="24"/>
          <w:lang w:val="sk-SK"/>
        </w:rPr>
        <w:t>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(milestones)</w:t>
      </w:r>
      <w:r w:rsidR="003E3B78">
        <w:rPr>
          <w:sz w:val="24"/>
          <w:lang w:val="sk-SK"/>
        </w:rPr>
        <w:t xml:space="preserve"> a/alebo </w:t>
      </w:r>
      <w:r w:rsidR="00E57465">
        <w:rPr>
          <w:sz w:val="24"/>
          <w:lang w:val="sk-SK"/>
        </w:rPr>
        <w:t xml:space="preserve">doplňujúcich medzistupňov jednotlivých podaktivít projektu (ak relevantné) </w:t>
      </w:r>
      <w:r w:rsidRPr="00D212FF">
        <w:rPr>
          <w:sz w:val="24"/>
          <w:lang w:val="sk-SK"/>
        </w:rPr>
        <w:t xml:space="preserve">a </w:t>
      </w:r>
      <w:r>
        <w:rPr>
          <w:sz w:val="24"/>
          <w:lang w:val="sk-SK"/>
        </w:rPr>
        <w:t>výstupov (deliverables) projektu</w:t>
      </w:r>
      <w:r w:rsidRPr="00D212FF">
        <w:rPr>
          <w:sz w:val="24"/>
          <w:lang w:val="sk-SK"/>
        </w:rPr>
        <w:t xml:space="preserve">, </w:t>
      </w:r>
      <w:r w:rsidR="008864C3" w:rsidRPr="008864C3">
        <w:rPr>
          <w:sz w:val="24"/>
          <w:lang w:val="sk-SK"/>
        </w:rPr>
        <w:t xml:space="preserve">ktorý je súčasťou významného projektu spoločného európskeho záujmu (IPCEI) </w:t>
      </w:r>
      <w:r w:rsidR="00296CB4" w:rsidRPr="00DC7F84">
        <w:rPr>
          <w:sz w:val="24"/>
          <w:lang w:val="sk-SK"/>
        </w:rPr>
        <w:t xml:space="preserve">s názvom </w:t>
      </w:r>
      <w:r w:rsidR="00296CB4" w:rsidRPr="00B82D85">
        <w:rPr>
          <w:i/>
          <w:sz w:val="24"/>
          <w:lang w:val="sk-SK"/>
        </w:rPr>
        <w:t>European Battery Innovatio</w:t>
      </w:r>
      <w:r w:rsidR="00296CB4">
        <w:rPr>
          <w:i/>
          <w:sz w:val="24"/>
          <w:lang w:val="sk-SK"/>
        </w:rPr>
        <w:t>n</w:t>
      </w:r>
      <w:r w:rsidR="00085FCC">
        <w:rPr>
          <w:i/>
          <w:sz w:val="24"/>
          <w:lang w:val="sk-SK"/>
        </w:rPr>
        <w:t xml:space="preserve"> – </w:t>
      </w:r>
      <w:r w:rsidR="00085FCC" w:rsidRPr="00085FCC">
        <w:rPr>
          <w:sz w:val="24"/>
          <w:lang w:val="sk-SK"/>
        </w:rPr>
        <w:t>2. fáza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2E2BFC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746C8ABC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 a projektu</w:t>
            </w:r>
          </w:p>
        </w:tc>
      </w:tr>
      <w:tr w:rsidR="00817001" w:rsidRPr="00095574" w14:paraId="31A6CC6B" w14:textId="77777777" w:rsidTr="002E2BFC">
        <w:tc>
          <w:tcPr>
            <w:tcW w:w="46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2E2BFC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694F9D39" w14:textId="77777777" w:rsidTr="002E2BFC">
        <w:tc>
          <w:tcPr>
            <w:tcW w:w="46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9D3B371" w14:textId="32BB58FD" w:rsidR="00D212FF" w:rsidRPr="00391C44" w:rsidRDefault="00D212FF" w:rsidP="00296CB4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 w:rsidR="00296CB4">
              <w:rPr>
                <w:sz w:val="16"/>
                <w:szCs w:val="16"/>
                <w:lang w:val="sk-SK"/>
              </w:rPr>
              <w:t>NFP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997A2DC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D212FF" w:rsidRPr="00095574" w14:paraId="4477C850" w14:textId="77777777" w:rsidTr="002E2BFC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0ABEA054" w14:textId="77777777" w:rsidTr="002E2BFC">
        <w:tc>
          <w:tcPr>
            <w:tcW w:w="9351" w:type="dxa"/>
            <w:gridSpan w:val="2"/>
            <w:shd w:val="clear" w:color="auto" w:fill="D9D9D9" w:themeFill="background1" w:themeFillShade="D9"/>
          </w:tcPr>
          <w:p w14:paraId="424C78AF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B00820" w:rsidRPr="00095574" w14:paraId="5A1106A9" w14:textId="77777777" w:rsidTr="002E2BFC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D212FF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2C83AA29" w:rsidR="00D212FF" w:rsidRPr="00391C44" w:rsidRDefault="00D212FF" w:rsidP="00187ED7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</w:t>
            </w:r>
            <w:r w:rsidR="003A68C3">
              <w:rPr>
                <w:sz w:val="16"/>
                <w:szCs w:val="16"/>
                <w:lang w:val="sk-SK"/>
              </w:rPr>
              <w:t xml:space="preserve">hlavnej aktivity </w:t>
            </w:r>
            <w:r w:rsidRPr="00D212FF">
              <w:rPr>
                <w:sz w:val="16"/>
                <w:szCs w:val="16"/>
                <w:lang w:val="sk-SK"/>
              </w:rPr>
              <w:t xml:space="preserve">projektu podľa </w:t>
            </w:r>
            <w:r w:rsidR="00F006A3"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1A5FD873" w:rsidR="00D212FF" w:rsidRPr="00391C44" w:rsidRDefault="00D212FF" w:rsidP="00296CB4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</w:t>
            </w:r>
            <w:r w:rsidR="003A68C3">
              <w:rPr>
                <w:sz w:val="16"/>
                <w:szCs w:val="16"/>
                <w:lang w:val="sk-SK"/>
              </w:rPr>
              <w:t xml:space="preserve">hlavnej aktivity </w:t>
            </w:r>
            <w:r w:rsidRPr="00D212FF">
              <w:rPr>
                <w:sz w:val="16"/>
                <w:szCs w:val="16"/>
                <w:lang w:val="sk-SK"/>
              </w:rPr>
              <w:t xml:space="preserve">projektu podľa prílohy č. 2 Zmluvy o poskytnutí </w:t>
            </w:r>
            <w:r w:rsidR="00296CB4">
              <w:rPr>
                <w:sz w:val="16"/>
                <w:szCs w:val="16"/>
                <w:lang w:val="sk-SK"/>
              </w:rPr>
              <w:t>NFP</w:t>
            </w:r>
            <w:r w:rsidR="007A039B">
              <w:rPr>
                <w:sz w:val="16"/>
                <w:szCs w:val="16"/>
                <w:lang w:val="sk-SK"/>
              </w:rPr>
              <w:t xml:space="preserve"> v platnom znení</w:t>
            </w:r>
            <w:r w:rsidR="00A605B1">
              <w:rPr>
                <w:sz w:val="16"/>
                <w:szCs w:val="16"/>
                <w:lang w:val="sk-SK"/>
              </w:rPr>
              <w:t xml:space="preserve">, resp. podľa schválenej žiadosti o vykonanie zmeny v Zmluve o poskytnutí </w:t>
            </w:r>
            <w:r w:rsidR="00296CB4">
              <w:rPr>
                <w:sz w:val="16"/>
                <w:szCs w:val="16"/>
                <w:lang w:val="sk-SK"/>
              </w:rPr>
              <w:t>NFP</w:t>
            </w:r>
            <w:r w:rsidR="00A605B1">
              <w:rPr>
                <w:sz w:val="16"/>
                <w:szCs w:val="16"/>
                <w:lang w:val="sk-SK"/>
              </w:rPr>
              <w:t xml:space="preserve">, ktorou dochádza k zmene plánovaného termínu ukončenia </w:t>
            </w:r>
            <w:r w:rsidR="00A605B1" w:rsidRPr="00D212FF">
              <w:rPr>
                <w:sz w:val="16"/>
                <w:szCs w:val="16"/>
                <w:lang w:val="sk-SK"/>
              </w:rPr>
              <w:t xml:space="preserve">realizácie </w:t>
            </w:r>
            <w:r w:rsidR="003E3B78">
              <w:rPr>
                <w:sz w:val="16"/>
                <w:szCs w:val="16"/>
                <w:lang w:val="sk-SK"/>
              </w:rPr>
              <w:t xml:space="preserve">hlavnej aktivity </w:t>
            </w:r>
            <w:r w:rsidR="00A605B1" w:rsidRPr="00D212FF">
              <w:rPr>
                <w:sz w:val="16"/>
                <w:szCs w:val="16"/>
                <w:lang w:val="sk-SK"/>
              </w:rPr>
              <w:t>projektu</w:t>
            </w:r>
            <w:r w:rsidR="00A605B1"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D212FF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D212FF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D212FF" w:rsidRPr="00391C44" w:rsidRDefault="00D212FF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E46571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7CD769" w14:textId="30601DCA" w:rsidR="0024024B" w:rsidRPr="00391C44" w:rsidRDefault="00A95CA3" w:rsidP="0022549A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 xml:space="preserve"> termínu, ktorý predstavuje polovicu doby realizácie </w:t>
            </w:r>
            <w:r w:rsidR="003E3B78">
              <w:rPr>
                <w:sz w:val="16"/>
                <w:szCs w:val="16"/>
                <w:lang w:val="sk-SK"/>
              </w:rPr>
              <w:t xml:space="preserve">hlavnej aktivity </w:t>
            </w:r>
            <w:r w:rsidR="00606741">
              <w:rPr>
                <w:sz w:val="16"/>
                <w:szCs w:val="16"/>
                <w:lang w:val="sk-SK"/>
              </w:rPr>
              <w:t>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úlohy/činnosti, ktorých realizácia tvorí predmet jednotlivých podaktivít (work</w:t>
            </w:r>
            <w:r w:rsidR="0022549A">
              <w:rPr>
                <w:sz w:val="16"/>
                <w:szCs w:val="16"/>
                <w:lang w:val="sk-SK"/>
              </w:rPr>
              <w:t xml:space="preserve"> packages) projektu v termíne a </w:t>
            </w:r>
            <w:r w:rsidRPr="00A95CA3">
              <w:rPr>
                <w:sz w:val="16"/>
                <w:szCs w:val="16"/>
                <w:lang w:val="sk-SK"/>
              </w:rPr>
              <w:t>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="0022549A">
              <w:rPr>
                <w:sz w:val="16"/>
                <w:szCs w:val="16"/>
                <w:lang w:val="sk-SK"/>
              </w:rPr>
              <w:t xml:space="preserve"> a súčasne takým spôsobom, aby vznikol predpoklad na dosiahnutie výstupov a cieľov IPCEI projektu ako celku (t. j. jeho 1. aj 2. fázy)</w:t>
            </w:r>
            <w:r w:rsidRPr="00A95CA3">
              <w:rPr>
                <w:sz w:val="16"/>
                <w:szCs w:val="16"/>
                <w:lang w:val="sk-SK"/>
              </w:rPr>
              <w:t>?</w:t>
            </w:r>
          </w:p>
        </w:tc>
      </w:tr>
      <w:tr w:rsidR="00D212FF" w:rsidRPr="00095574" w14:paraId="05CF28DC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356F319D" w14:textId="73E67918" w:rsidR="007E0C10" w:rsidRPr="00391C44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A95CA3" w:rsidRPr="00095574" w14:paraId="18103B14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5F24B5" w14:textId="51A3D58F" w:rsidR="00A95CA3" w:rsidRPr="00391C44" w:rsidRDefault="00A95CA3" w:rsidP="0022549A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 xml:space="preserve">termínu, ktorý predstavuje polovicu doby realizácie </w:t>
            </w:r>
            <w:r w:rsidR="003E3B78">
              <w:rPr>
                <w:sz w:val="16"/>
                <w:szCs w:val="16"/>
                <w:lang w:val="sk-SK"/>
              </w:rPr>
              <w:t xml:space="preserve">hlavnej aktivity </w:t>
            </w:r>
            <w:r w:rsidR="00A83564">
              <w:rPr>
                <w:sz w:val="16"/>
                <w:szCs w:val="16"/>
                <w:lang w:val="sk-SK"/>
              </w:rPr>
              <w:t>projektu</w:t>
            </w:r>
            <w:r w:rsidRPr="00A95CA3">
              <w:rPr>
                <w:sz w:val="16"/>
                <w:szCs w:val="16"/>
                <w:lang w:val="sk-SK"/>
              </w:rPr>
              <w:t xml:space="preserve"> všetky úlohy/činnosti, ktorých realizácia tvorí predmet jednotlivých podaktivít (work packages) projektu vykonané v termíne a v rozsahu stanovenom v rámci schváleného projektu</w:t>
            </w:r>
            <w:r w:rsidR="005B4770" w:rsidRPr="005B4770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="0022549A">
              <w:rPr>
                <w:sz w:val="16"/>
                <w:szCs w:val="16"/>
                <w:lang w:val="sk-SK"/>
              </w:rPr>
              <w:t xml:space="preserve"> a/alebo takým spôsobom, aby vznikol predpoklad na dosiahnutie výstupov a cieľov IPCEI projektu ako celku (t. j. jeho 1. aj 2. fázy), resp. aby ich dosiahnutie k termínu ukončenia</w:t>
            </w:r>
            <w:r w:rsidR="0022549A" w:rsidRPr="00D212FF">
              <w:rPr>
                <w:sz w:val="16"/>
                <w:szCs w:val="16"/>
                <w:lang w:val="sk-SK"/>
              </w:rPr>
              <w:t xml:space="preserve"> realizácie </w:t>
            </w:r>
            <w:r w:rsidR="0022549A">
              <w:rPr>
                <w:sz w:val="16"/>
                <w:szCs w:val="16"/>
                <w:lang w:val="sk-SK"/>
              </w:rPr>
              <w:t xml:space="preserve">hlavnej aktivity </w:t>
            </w:r>
            <w:r w:rsidR="0022549A" w:rsidRPr="00D212FF">
              <w:rPr>
                <w:sz w:val="16"/>
                <w:szCs w:val="16"/>
                <w:lang w:val="sk-SK"/>
              </w:rPr>
              <w:t>projektu</w:t>
            </w:r>
            <w:r w:rsidR="0022549A">
              <w:rPr>
                <w:sz w:val="16"/>
                <w:szCs w:val="16"/>
                <w:lang w:val="sk-SK"/>
              </w:rPr>
              <w:t xml:space="preserve"> nebolo ohrozené</w:t>
            </w:r>
          </w:p>
        </w:tc>
      </w:tr>
      <w:tr w:rsidR="00A95CA3" w:rsidRPr="00095574" w14:paraId="28FFABD9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8731459" w14:textId="4B7B0BE6" w:rsidR="003E3B78" w:rsidRDefault="003E3B78" w:rsidP="003F09E3">
            <w:pPr>
              <w:rPr>
                <w:sz w:val="16"/>
                <w:szCs w:val="16"/>
                <w:lang w:val="sk-SK"/>
              </w:rPr>
            </w:pPr>
          </w:p>
          <w:p w14:paraId="4A845EB4" w14:textId="77777777" w:rsidR="00085FCC" w:rsidRDefault="00085FCC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706A43" w14:textId="0ACFD9C8" w:rsidR="00A95CA3" w:rsidRPr="00391C44" w:rsidRDefault="00A95CA3" w:rsidP="005B4770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Uveďte stručný popis priebehu realizácie jednotlivých podaktivít (work packages)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</w:t>
            </w:r>
            <w:r w:rsidR="0079733B">
              <w:rPr>
                <w:sz w:val="16"/>
                <w:szCs w:val="16"/>
                <w:lang w:val="sk-SK"/>
              </w:rPr>
              <w:lastRenderedPageBreak/>
              <w:t xml:space="preserve">predstavuje polovicu doby realizácie </w:t>
            </w:r>
            <w:r w:rsidR="003E3B78">
              <w:rPr>
                <w:sz w:val="16"/>
                <w:szCs w:val="16"/>
                <w:lang w:val="sk-SK"/>
              </w:rPr>
              <w:t xml:space="preserve">hlavnej aktivity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  <w:r w:rsidR="005B4770">
              <w:rPr>
                <w:sz w:val="16"/>
                <w:szCs w:val="16"/>
                <w:lang w:val="sk-SK"/>
              </w:rPr>
              <w:t xml:space="preserve">, a to aj vo vzťahu k dosahovaniu výstupov a cieľov IPCEI projektu ako celku  </w:t>
            </w:r>
          </w:p>
        </w:tc>
      </w:tr>
      <w:tr w:rsidR="00A95CA3" w:rsidRPr="00095574" w14:paraId="7E9AF396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061351" w14:textId="5734470C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27CE057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E46571">
        <w:trPr>
          <w:trHeight w:val="111"/>
        </w:trPr>
        <w:tc>
          <w:tcPr>
            <w:tcW w:w="9351" w:type="dxa"/>
            <w:shd w:val="clear" w:color="auto" w:fill="D9D9D9" w:themeFill="background1" w:themeFillShade="D9"/>
          </w:tcPr>
          <w:p w14:paraId="197FC884" w14:textId="2F55D088" w:rsidR="00A95CA3" w:rsidRPr="00391C44" w:rsidRDefault="00A95CA3" w:rsidP="005B4770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realizácie jednotlivých podaktivít (work packages)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3E3B78">
              <w:rPr>
                <w:sz w:val="16"/>
                <w:szCs w:val="16"/>
                <w:lang w:val="sk-SK"/>
              </w:rPr>
              <w:t xml:space="preserve">hlavnej aktivity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5B4770">
              <w:rPr>
                <w:sz w:val="16"/>
                <w:szCs w:val="16"/>
                <w:lang w:val="sk-SK"/>
              </w:rPr>
              <w:t xml:space="preserve">, a to aj vo vzťahu k dosahovaniu výstupov a cieľov IPCEI projektu ako celku  </w:t>
            </w:r>
          </w:p>
        </w:tc>
      </w:tr>
      <w:tr w:rsidR="0024024B" w:rsidRPr="00095574" w14:paraId="177B16EE" w14:textId="77777777" w:rsidTr="00E46571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2B626A50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095574" w14:paraId="13C8D92B" w14:textId="77777777" w:rsidTr="00E46571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242C6A" w14:textId="52357906" w:rsidR="00C552CE" w:rsidRDefault="00C552CE" w:rsidP="00B36986">
            <w:pPr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Stanovte a popíšte opatrenia, ktoré prijmete a budete aplikovať v rámci druhej polovice doby </w:t>
            </w:r>
            <w:r w:rsidRPr="00D212FF">
              <w:rPr>
                <w:sz w:val="16"/>
                <w:szCs w:val="16"/>
                <w:lang w:val="sk-SK"/>
              </w:rPr>
              <w:t xml:space="preserve">realizácie </w:t>
            </w:r>
            <w:r>
              <w:rPr>
                <w:sz w:val="16"/>
                <w:szCs w:val="16"/>
                <w:lang w:val="sk-SK"/>
              </w:rPr>
              <w:t xml:space="preserve">hlavnej aktivity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za účelom vytvorenia, resp. zvýšenia pravdepodobnosti dosiahnu</w:t>
            </w:r>
            <w:r w:rsidR="005B4770">
              <w:rPr>
                <w:sz w:val="16"/>
                <w:szCs w:val="16"/>
                <w:lang w:val="sk-SK"/>
              </w:rPr>
              <w:t>tia</w:t>
            </w:r>
            <w:r>
              <w:rPr>
                <w:sz w:val="16"/>
                <w:szCs w:val="16"/>
                <w:lang w:val="sk-SK"/>
              </w:rPr>
              <w:t xml:space="preserve"> výstup</w:t>
            </w:r>
            <w:r w:rsidR="00B36986">
              <w:rPr>
                <w:sz w:val="16"/>
                <w:szCs w:val="16"/>
                <w:lang w:val="sk-SK"/>
              </w:rPr>
              <w:t>ov</w:t>
            </w:r>
            <w:r>
              <w:rPr>
                <w:sz w:val="16"/>
                <w:szCs w:val="16"/>
                <w:lang w:val="sk-SK"/>
              </w:rPr>
              <w:t xml:space="preserve"> a cie</w:t>
            </w:r>
            <w:r w:rsidR="00B36986">
              <w:rPr>
                <w:sz w:val="16"/>
                <w:szCs w:val="16"/>
                <w:lang w:val="sk-SK"/>
              </w:rPr>
              <w:t>ľov</w:t>
            </w:r>
            <w:r>
              <w:rPr>
                <w:sz w:val="16"/>
                <w:szCs w:val="16"/>
                <w:lang w:val="sk-SK"/>
              </w:rPr>
              <w:t xml:space="preserve"> IPCEI projektu ako celku</w:t>
            </w:r>
          </w:p>
        </w:tc>
      </w:tr>
      <w:tr w:rsidR="00C552CE" w:rsidRPr="00095574" w14:paraId="308F38D8" w14:textId="77777777" w:rsidTr="00E46571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29CAAFE4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1585316B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7E843F2D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3D15B630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7CA3BE3E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63F10665" w14:textId="056B3382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095574" w14:paraId="627E5757" w14:textId="77777777" w:rsidTr="00E46571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352A4F2C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52DAC819" w14:textId="77777777" w:rsidTr="00E46571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2955F310" w:rsidR="00C552CE" w:rsidRPr="00391C44" w:rsidRDefault="00C552CE" w:rsidP="00EA39CC">
            <w:pPr>
              <w:ind w:left="171" w:hanging="171"/>
              <w:rPr>
                <w:rFonts w:ascii="Arial Narrow" w:hAnsi="Arial Narrow"/>
                <w:b/>
                <w:szCs w:val="20"/>
                <w:lang w:val="sk-SK"/>
              </w:rPr>
            </w:pPr>
            <w:r>
              <w:rPr>
                <w:b/>
                <w:color w:val="FFFFFF" w:themeColor="background1"/>
                <w:sz w:val="22"/>
                <w:lang w:val="sk-SK"/>
              </w:rPr>
              <w:t>3. P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(milestones) projektu</w:t>
            </w:r>
            <w:r w:rsidRPr="00037FDF">
              <w:rPr>
                <w:b/>
                <w:color w:val="FFFFFF" w:themeColor="background1"/>
                <w:sz w:val="22"/>
                <w:lang w:val="sk-SK"/>
              </w:rPr>
              <w:t xml:space="preserve"> a/alebo doplňujúcich</w:t>
            </w:r>
            <w:r w:rsidR="00004105">
              <w:rPr>
                <w:b/>
                <w:color w:val="FFFFFF" w:themeColor="background1"/>
                <w:sz w:val="22"/>
                <w:lang w:val="sk-SK"/>
              </w:rPr>
              <w:t xml:space="preserve"> </w:t>
            </w:r>
            <w:r>
              <w:rPr>
                <w:b/>
                <w:color w:val="FFFFFF" w:themeColor="background1"/>
                <w:sz w:val="22"/>
                <w:lang w:val="sk-SK"/>
              </w:rPr>
              <w:t xml:space="preserve">    </w:t>
            </w:r>
            <w:r w:rsidRPr="00037FDF">
              <w:rPr>
                <w:b/>
                <w:color w:val="FFFFFF" w:themeColor="background1"/>
                <w:sz w:val="22"/>
                <w:lang w:val="sk-SK"/>
              </w:rPr>
              <w:t>medzistupňov jednotlivých poda</w:t>
            </w:r>
            <w:r>
              <w:rPr>
                <w:b/>
                <w:color w:val="FFFFFF" w:themeColor="background1"/>
                <w:sz w:val="22"/>
                <w:lang w:val="sk-SK"/>
              </w:rPr>
              <w:t>ktivít projektu (ak relevantné)</w:t>
            </w:r>
            <w:r>
              <w:rPr>
                <w:rStyle w:val="Odkaznapoznmkupodiarou"/>
                <w:b/>
                <w:color w:val="FFFFFF" w:themeColor="background1"/>
                <w:sz w:val="22"/>
                <w:lang w:val="sk-SK"/>
              </w:rPr>
              <w:footnoteReference w:id="4"/>
            </w:r>
          </w:p>
        </w:tc>
      </w:tr>
      <w:tr w:rsidR="00C552CE" w:rsidRPr="00A923AF" w14:paraId="33BD5DD2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4F817183" w:rsidR="00C552CE" w:rsidRPr="00391C44" w:rsidRDefault="00C552CE" w:rsidP="00F8580A">
            <w:pPr>
              <w:ind w:left="29" w:hanging="29"/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>
              <w:rPr>
                <w:sz w:val="16"/>
                <w:szCs w:val="16"/>
                <w:lang w:val="sk-SK"/>
              </w:rPr>
              <w:t xml:space="preserve">termínu, ktorý predstavuje polovicu doby realizácie hlavnej aktivity projektu </w:t>
            </w:r>
            <w:r w:rsidRPr="00E52453">
              <w:rPr>
                <w:sz w:val="16"/>
                <w:szCs w:val="16"/>
                <w:lang w:val="sk-SK"/>
              </w:rPr>
              <w:t>dosiahnuté všetky míľniky (milestones)</w:t>
            </w:r>
            <w:r w:rsidR="00F8580A">
              <w:rPr>
                <w:sz w:val="16"/>
                <w:szCs w:val="16"/>
                <w:lang w:val="sk-SK"/>
              </w:rPr>
              <w:t xml:space="preserve">, </w:t>
            </w:r>
            <w:r w:rsidR="00F8580A" w:rsidRPr="00E52453">
              <w:rPr>
                <w:sz w:val="16"/>
                <w:szCs w:val="16"/>
                <w:lang w:val="sk-SK"/>
              </w:rPr>
              <w:t>ktorých dosiahnutie tvorí súčasť jednotlivých podaktivít (work packages) 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 xml:space="preserve">a/alebo </w:t>
            </w:r>
            <w:r w:rsidR="00197A3C">
              <w:rPr>
                <w:sz w:val="16"/>
                <w:szCs w:val="16"/>
                <w:lang w:val="sk-SK"/>
              </w:rPr>
              <w:t xml:space="preserve">všetky </w:t>
            </w:r>
            <w:r w:rsidRPr="00EF507F">
              <w:rPr>
                <w:sz w:val="16"/>
                <w:szCs w:val="16"/>
                <w:lang w:val="sk-SK"/>
              </w:rPr>
              <w:t>doplňujúc</w:t>
            </w:r>
            <w:r>
              <w:rPr>
                <w:sz w:val="16"/>
                <w:szCs w:val="16"/>
                <w:lang w:val="sk-SK"/>
              </w:rPr>
              <w:t>e</w:t>
            </w:r>
            <w:r w:rsidRPr="00EF507F">
              <w:rPr>
                <w:sz w:val="16"/>
                <w:szCs w:val="16"/>
                <w:lang w:val="sk-SK"/>
              </w:rPr>
              <w:t xml:space="preserve"> medzistup</w:t>
            </w:r>
            <w:r>
              <w:rPr>
                <w:sz w:val="16"/>
                <w:szCs w:val="16"/>
                <w:lang w:val="sk-SK"/>
              </w:rPr>
              <w:t>ne</w:t>
            </w:r>
            <w:r w:rsidRPr="00EF507F">
              <w:rPr>
                <w:sz w:val="16"/>
                <w:szCs w:val="16"/>
                <w:lang w:val="sk-SK"/>
              </w:rPr>
              <w:t xml:space="preserve"> jednotlivých podaktivít projektu (ak relevantné)</w:t>
            </w:r>
            <w:r w:rsidRPr="00E52453">
              <w:rPr>
                <w:sz w:val="16"/>
                <w:szCs w:val="16"/>
                <w:lang w:val="sk-SK"/>
              </w:rPr>
              <w:t>, v termíne a v podobe v akej boli stanovené v rámci schváleného projektu</w:t>
            </w:r>
            <w:r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</w:p>
        </w:tc>
      </w:tr>
      <w:tr w:rsidR="00C552CE" w:rsidRPr="00A923AF" w14:paraId="30A001C5" w14:textId="77777777" w:rsidTr="00E46571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A9B84EB1138B46D489A02FD6004E06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6EC5AD8E" w14:textId="683FA7C0" w:rsidR="00C552CE" w:rsidRPr="00391C44" w:rsidRDefault="00C552CE" w:rsidP="00C552CE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C552CE" w:rsidRPr="00A923AF" w14:paraId="4E9D0E9C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046C232A" w:rsidR="00C552CE" w:rsidRPr="00391C44" w:rsidRDefault="00C552CE" w:rsidP="00197A3C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</w:t>
            </w:r>
            <w:r w:rsidRPr="00ED22F3">
              <w:rPr>
                <w:b/>
                <w:sz w:val="16"/>
                <w:szCs w:val="16"/>
                <w:lang w:val="sk-SK"/>
              </w:rPr>
              <w:t>súhrnné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dôvody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5"/>
            </w:r>
            <w:r w:rsidRPr="00E52453">
              <w:rPr>
                <w:sz w:val="16"/>
                <w:szCs w:val="16"/>
                <w:lang w:val="sk-SK"/>
              </w:rPr>
              <w:t>, pre ktoré neboli k </w:t>
            </w:r>
            <w:r>
              <w:rPr>
                <w:sz w:val="16"/>
                <w:szCs w:val="16"/>
                <w:lang w:val="sk-SK"/>
              </w:rPr>
              <w:t>termínu, ktorý predstavuje polovicu doby realizácie hlavnej aktivity 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 (milestones)</w:t>
            </w:r>
            <w:r w:rsidR="00197A3C">
              <w:rPr>
                <w:sz w:val="16"/>
                <w:szCs w:val="16"/>
                <w:lang w:val="sk-SK"/>
              </w:rPr>
              <w:t>,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="00197A3C" w:rsidRPr="00E52453">
              <w:rPr>
                <w:sz w:val="16"/>
                <w:szCs w:val="16"/>
                <w:lang w:val="sk-SK"/>
              </w:rPr>
              <w:t>ktorých dosiahnutie tvorí súčasť jednotlivých podaktivít (work packages) projektu</w:t>
            </w:r>
            <w:r w:rsidR="00197A3C" w:rsidRPr="00EF507F"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 xml:space="preserve">a/alebo </w:t>
            </w:r>
            <w:r w:rsidR="00197A3C">
              <w:rPr>
                <w:sz w:val="16"/>
                <w:szCs w:val="16"/>
                <w:lang w:val="sk-SK"/>
              </w:rPr>
              <w:t xml:space="preserve">všetky </w:t>
            </w:r>
            <w:r w:rsidRPr="00EF507F">
              <w:rPr>
                <w:sz w:val="16"/>
                <w:szCs w:val="16"/>
                <w:lang w:val="sk-SK"/>
              </w:rPr>
              <w:t>doplňujúc</w:t>
            </w:r>
            <w:r>
              <w:rPr>
                <w:sz w:val="16"/>
                <w:szCs w:val="16"/>
                <w:lang w:val="sk-SK"/>
              </w:rPr>
              <w:t>e</w:t>
            </w:r>
            <w:r w:rsidRPr="00EF507F">
              <w:rPr>
                <w:sz w:val="16"/>
                <w:szCs w:val="16"/>
                <w:lang w:val="sk-SK"/>
              </w:rPr>
              <w:t xml:space="preserve"> medzistup</w:t>
            </w:r>
            <w:r>
              <w:rPr>
                <w:sz w:val="16"/>
                <w:szCs w:val="16"/>
                <w:lang w:val="sk-SK"/>
              </w:rPr>
              <w:t>ne</w:t>
            </w:r>
            <w:r w:rsidRPr="00EF507F">
              <w:rPr>
                <w:sz w:val="16"/>
                <w:szCs w:val="16"/>
                <w:lang w:val="sk-SK"/>
              </w:rPr>
              <w:t xml:space="preserve"> jednotlivých podaktivít projektu (ak relevantné)</w:t>
            </w:r>
            <w:r w:rsidRPr="00E52453">
              <w:rPr>
                <w:sz w:val="16"/>
                <w:szCs w:val="16"/>
                <w:lang w:val="sk-SK"/>
              </w:rPr>
              <w:t>, dosiahnuté v termíne a v podobe v akej boli stanovené v rámci schváleného projektu</w:t>
            </w:r>
            <w:r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C552CE" w:rsidRPr="00A923AF" w14:paraId="4A15B492" w14:textId="77777777" w:rsidTr="00E46571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5517553E" w14:textId="3EAB4FE8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4D254369" w14:textId="405CB7A8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3FFE81B9" w14:textId="435DACBA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C552CE" w:rsidRPr="00391C44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18F7EAB3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1EFCF112" w:rsidR="00C552CE" w:rsidRPr="00391C44" w:rsidRDefault="00C552CE" w:rsidP="00C552C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(milestones) 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>a/alebo doplňujúcich medzistupňov jednotlivých podaktivít projektu (ak relevantné)</w:t>
            </w:r>
            <w:r>
              <w:rPr>
                <w:sz w:val="16"/>
                <w:szCs w:val="16"/>
                <w:lang w:val="sk-SK"/>
              </w:rPr>
              <w:t xml:space="preserve"> do termínu, ktorý predstavuje polovicu doby realizácie hlavnej aktivity projektu</w:t>
            </w:r>
          </w:p>
        </w:tc>
      </w:tr>
      <w:tr w:rsidR="00C552CE" w:rsidRPr="00A923AF" w14:paraId="0BDEEBFC" w14:textId="77777777" w:rsidTr="00E46571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C552CE" w:rsidRPr="00391C44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3441F979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263039E3" w:rsidR="00C552CE" w:rsidRPr="00391C44" w:rsidRDefault="00C552CE" w:rsidP="00C552CE">
            <w:pPr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Stanovte a popíšte opatrenia, ktoré prijmete a budete aplikovať v rámci druhej polovice doby </w:t>
            </w:r>
            <w:r w:rsidRPr="00D212FF">
              <w:rPr>
                <w:sz w:val="16"/>
                <w:szCs w:val="16"/>
                <w:lang w:val="sk-SK"/>
              </w:rPr>
              <w:t xml:space="preserve">realizácie </w:t>
            </w:r>
            <w:r>
              <w:rPr>
                <w:sz w:val="16"/>
                <w:szCs w:val="16"/>
                <w:lang w:val="sk-SK"/>
              </w:rPr>
              <w:t xml:space="preserve">hlavnej aktivity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za účelom zlepšenia, zefektívnenia a plynulejšieho dosahovania </w:t>
            </w:r>
            <w:r w:rsidRPr="00E52453">
              <w:rPr>
                <w:sz w:val="16"/>
                <w:szCs w:val="16"/>
                <w:lang w:val="sk-SK"/>
              </w:rPr>
              <w:t>míľnikov (milestones) projektu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F507F">
              <w:rPr>
                <w:sz w:val="16"/>
                <w:szCs w:val="16"/>
                <w:lang w:val="sk-SK"/>
              </w:rPr>
              <w:t xml:space="preserve">a/alebo </w:t>
            </w:r>
            <w:r w:rsidRPr="00EF507F">
              <w:rPr>
                <w:sz w:val="16"/>
                <w:szCs w:val="16"/>
                <w:lang w:val="sk-SK"/>
              </w:rPr>
              <w:lastRenderedPageBreak/>
              <w:t>doplňujúcich medzistupňov jednotlivých podaktivít projektu (ak relevantné)</w:t>
            </w:r>
            <w:r>
              <w:rPr>
                <w:sz w:val="16"/>
                <w:szCs w:val="16"/>
                <w:lang w:val="sk-SK"/>
              </w:rPr>
              <w:t xml:space="preserve"> a zvýšenia pravdepodobnosti ich dosiahnutia </w:t>
            </w:r>
            <w:r w:rsidR="00115BAA">
              <w:rPr>
                <w:sz w:val="16"/>
                <w:szCs w:val="16"/>
                <w:lang w:val="sk-SK"/>
              </w:rPr>
              <w:t xml:space="preserve">v priebehu druhej polovice doby </w:t>
            </w:r>
            <w:r w:rsidR="00115BAA" w:rsidRPr="00D212FF">
              <w:rPr>
                <w:sz w:val="16"/>
                <w:szCs w:val="16"/>
                <w:lang w:val="sk-SK"/>
              </w:rPr>
              <w:t xml:space="preserve">realizácie </w:t>
            </w:r>
            <w:r w:rsidR="00115BAA">
              <w:rPr>
                <w:sz w:val="16"/>
                <w:szCs w:val="16"/>
                <w:lang w:val="sk-SK"/>
              </w:rPr>
              <w:t>hlavnej aktivity</w:t>
            </w:r>
            <w:r w:rsidR="00195287">
              <w:rPr>
                <w:sz w:val="16"/>
                <w:szCs w:val="16"/>
                <w:lang w:val="sk-SK"/>
              </w:rPr>
              <w:t xml:space="preserve"> projektu</w:t>
            </w:r>
          </w:p>
        </w:tc>
      </w:tr>
      <w:tr w:rsidR="00C552CE" w:rsidRPr="00A923AF" w14:paraId="7E721891" w14:textId="77777777" w:rsidTr="0082143E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DC7BA" w14:textId="020508DB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16316552" w14:textId="6A463690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22A819F1" w14:textId="027AF8AD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42A2AB10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43F78941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5DED94CB" w14:textId="274C9F08" w:rsidR="00C552CE" w:rsidRPr="00E52453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43B69334" w14:textId="77777777" w:rsidTr="0082143E">
        <w:trPr>
          <w:trHeight w:val="111"/>
        </w:trPr>
        <w:tc>
          <w:tcPr>
            <w:tcW w:w="935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DE06926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7077EC71" w14:textId="43D28260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44326129" w14:textId="77777777" w:rsidTr="0082143E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70C0"/>
          </w:tcPr>
          <w:p w14:paraId="2731FFE3" w14:textId="7CDBAE0E" w:rsidR="00C552CE" w:rsidRDefault="00C552CE" w:rsidP="00C552CE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(deliverables) projektu</w:t>
            </w:r>
          </w:p>
        </w:tc>
      </w:tr>
      <w:tr w:rsidR="00C552CE" w:rsidRPr="00A923AF" w14:paraId="3DAD82A6" w14:textId="77777777" w:rsidTr="0082143E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376F16" w14:textId="314AB157" w:rsidR="00C552CE" w:rsidRDefault="00C552CE" w:rsidP="00C552C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>
              <w:rPr>
                <w:sz w:val="16"/>
                <w:szCs w:val="16"/>
                <w:lang w:val="sk-SK"/>
              </w:rPr>
              <w:t xml:space="preserve">termínu, ktorý predstavuje polovicu doby realizácie hlavnej aktivity projektu </w:t>
            </w:r>
            <w:r w:rsidRPr="00E52453">
              <w:rPr>
                <w:sz w:val="16"/>
                <w:szCs w:val="16"/>
                <w:lang w:val="sk-SK"/>
              </w:rPr>
              <w:t>dosiahnuté všetky výstupy (deliverables), ktorých dosiahnutie tvorí súčasť jednotlivých podaktivít (work packages) projektu v termíne, v podobe a v rozsahu v akom boli stanovené v rámci schváleného projektu</w:t>
            </w:r>
            <w:r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6"/>
            </w:r>
          </w:p>
        </w:tc>
      </w:tr>
      <w:tr w:rsidR="00C552CE" w:rsidRPr="00A923AF" w14:paraId="667010B9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723560351"/>
              <w:placeholder>
                <w:docPart w:val="3B89526A923F4986AF97AE185B9949E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54629EB9" w14:textId="48529EFF" w:rsidR="00C552CE" w:rsidRDefault="00C552CE" w:rsidP="00EA39CC">
                <w:pPr>
                  <w:keepNext/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C552CE" w:rsidRPr="00A923AF" w14:paraId="02C1A62A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799122" w14:textId="3964A06A" w:rsidR="00C552CE" w:rsidRDefault="00C552CE" w:rsidP="00C552C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>
              <w:rPr>
                <w:sz w:val="16"/>
                <w:szCs w:val="16"/>
                <w:lang w:val="sk-SK"/>
              </w:rPr>
              <w:t xml:space="preserve">termínu, ktorý predstavuje polovicu doby realizácie hlavnej aktivity projektu </w:t>
            </w:r>
            <w:r w:rsidRPr="00E52453">
              <w:rPr>
                <w:sz w:val="16"/>
                <w:szCs w:val="16"/>
                <w:lang w:val="sk-SK"/>
              </w:rPr>
              <w:t>všetky výstupy (deliverables), ktorých dosiahnutie tvorí súčasť jednotlivých podaktivít (work packages) projektu dosiahnuté v termíne, v podobe a v rozsahu v akom boli stanovené v rámci schváleného projektu</w:t>
            </w:r>
            <w:r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C552CE" w:rsidRPr="00A923AF" w14:paraId="754518CF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8D763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ECBC56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A611BD1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2A7516A4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8F252C3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6109585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5E967F44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DEB36F" w14:textId="5A8FFD03" w:rsidR="00C552CE" w:rsidRDefault="00C552CE" w:rsidP="00C552C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(deliverables) projektu</w:t>
            </w:r>
            <w:r>
              <w:rPr>
                <w:sz w:val="16"/>
                <w:szCs w:val="16"/>
                <w:lang w:val="sk-SK"/>
              </w:rPr>
              <w:t xml:space="preserve"> do termínu, ktorý predstavuje polovicu doby realizácie hlavnej aktivity 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7"/>
            </w:r>
          </w:p>
        </w:tc>
      </w:tr>
      <w:tr w:rsidR="00C552CE" w:rsidRPr="00A923AF" w14:paraId="725B4DF7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92604C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C84F60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13DF9A7A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43600AF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26C4DC31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9E57235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34F46897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995F93" w14:textId="01B5BDE1" w:rsidR="00C552CE" w:rsidRDefault="00C552CE" w:rsidP="00C552C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(deliverables) projektu</w:t>
            </w:r>
            <w:r>
              <w:rPr>
                <w:sz w:val="16"/>
                <w:szCs w:val="16"/>
                <w:lang w:val="sk-SK"/>
              </w:rPr>
              <w:t xml:space="preserve"> do termínu, ktorý predstavuje polovicu doby realizácie hlavnej aktivity 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C552CE" w:rsidRPr="00A923AF" w14:paraId="6D964C8E" w14:textId="77777777" w:rsidTr="005F2CB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DC873C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F3CC74A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29B6281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4C2CDBC3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FF7A6C5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AC5D91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3546862D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2EE59785" w14:textId="77777777" w:rsidTr="005F2CB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B69E59" w14:textId="2C312BAA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Stanovte a popíšte opatrenia, ktoré prijmete a budete aplikovať v rámci druhej polovice doby </w:t>
            </w:r>
            <w:r w:rsidRPr="00D212FF">
              <w:rPr>
                <w:sz w:val="16"/>
                <w:szCs w:val="16"/>
                <w:lang w:val="sk-SK"/>
              </w:rPr>
              <w:t xml:space="preserve">realizácie </w:t>
            </w:r>
            <w:r>
              <w:rPr>
                <w:sz w:val="16"/>
                <w:szCs w:val="16"/>
                <w:lang w:val="sk-SK"/>
              </w:rPr>
              <w:t xml:space="preserve">hlavnej aktivity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za účelom zlepšenia, zefektívnenia a plynulejšieho dosahovania </w:t>
            </w:r>
            <w:r w:rsidRPr="00E52453">
              <w:rPr>
                <w:sz w:val="16"/>
                <w:szCs w:val="16"/>
                <w:lang w:val="sk-SK"/>
              </w:rPr>
              <w:t>jednotlivých výstupov (deliverables) projektu</w:t>
            </w:r>
            <w:r>
              <w:rPr>
                <w:sz w:val="16"/>
                <w:szCs w:val="16"/>
                <w:lang w:val="sk-SK"/>
              </w:rPr>
              <w:t xml:space="preserve"> a zvýšenia pravdepodobnosti ich dosiahnutia </w:t>
            </w:r>
            <w:r w:rsidR="00423858">
              <w:rPr>
                <w:sz w:val="16"/>
                <w:szCs w:val="16"/>
                <w:lang w:val="sk-SK"/>
              </w:rPr>
              <w:t xml:space="preserve">v priebehu druhej polovice doby </w:t>
            </w:r>
            <w:r w:rsidR="00423858" w:rsidRPr="00D212FF">
              <w:rPr>
                <w:sz w:val="16"/>
                <w:szCs w:val="16"/>
                <w:lang w:val="sk-SK"/>
              </w:rPr>
              <w:t xml:space="preserve">realizácie </w:t>
            </w:r>
            <w:r w:rsidR="00423858">
              <w:rPr>
                <w:sz w:val="16"/>
                <w:szCs w:val="16"/>
                <w:lang w:val="sk-SK"/>
              </w:rPr>
              <w:t>hlavnej aktivity</w:t>
            </w:r>
            <w:r w:rsidR="00195287">
              <w:rPr>
                <w:sz w:val="16"/>
                <w:szCs w:val="16"/>
                <w:lang w:val="sk-SK"/>
              </w:rPr>
              <w:t xml:space="preserve"> projektu</w:t>
            </w:r>
            <w:r w:rsidR="00423858">
              <w:rPr>
                <w:sz w:val="16"/>
                <w:szCs w:val="16"/>
                <w:lang w:val="sk-SK"/>
              </w:rPr>
              <w:t xml:space="preserve">, resp. </w:t>
            </w:r>
            <w:r>
              <w:rPr>
                <w:sz w:val="16"/>
                <w:szCs w:val="16"/>
                <w:lang w:val="sk-SK"/>
              </w:rPr>
              <w:t>k termínu ukončenia</w:t>
            </w:r>
            <w:r w:rsidRPr="00D212FF">
              <w:rPr>
                <w:sz w:val="16"/>
                <w:szCs w:val="16"/>
                <w:lang w:val="sk-SK"/>
              </w:rPr>
              <w:t xml:space="preserve"> realizácie </w:t>
            </w:r>
            <w:r>
              <w:rPr>
                <w:sz w:val="16"/>
                <w:szCs w:val="16"/>
                <w:lang w:val="sk-SK"/>
              </w:rPr>
              <w:t xml:space="preserve">hlavnej aktivity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 w:rsidR="00423858">
              <w:rPr>
                <w:rStyle w:val="Odkaznapoznmkupodiarou"/>
                <w:sz w:val="16"/>
                <w:szCs w:val="16"/>
                <w:lang w:val="sk-SK"/>
              </w:rPr>
              <w:footnoteReference w:id="9"/>
            </w:r>
          </w:p>
        </w:tc>
      </w:tr>
      <w:tr w:rsidR="00C552CE" w:rsidRPr="00A923AF" w14:paraId="1B078A3F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741BAD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F88E976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49C28352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E24B2B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5CB3EC11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341815C2" w14:textId="398FCCE3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55086884" w14:textId="77777777" w:rsidTr="00E46571">
        <w:trPr>
          <w:trHeight w:val="254"/>
        </w:trPr>
        <w:tc>
          <w:tcPr>
            <w:tcW w:w="93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777B6" w14:textId="5C215EB2" w:rsidR="00C552CE" w:rsidRPr="00391C44" w:rsidRDefault="00C552CE" w:rsidP="00C552CE">
            <w:pPr>
              <w:ind w:left="-226" w:right="-106" w:firstLine="226"/>
              <w:rPr>
                <w:sz w:val="16"/>
                <w:szCs w:val="16"/>
                <w:lang w:val="sk-SK"/>
              </w:rPr>
            </w:pPr>
          </w:p>
        </w:tc>
      </w:tr>
    </w:tbl>
    <w:p w14:paraId="4847CCE1" w14:textId="5739DCEC" w:rsidR="006D3B46" w:rsidRDefault="006D3B46" w:rsidP="009F5E28">
      <w:pPr>
        <w:rPr>
          <w:rFonts w:ascii="Arial Narrow" w:hAnsi="Arial Narrow"/>
          <w:szCs w:val="20"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3E3B78" w:rsidRPr="00391C44" w14:paraId="4AE2B4A6" w14:textId="77777777" w:rsidTr="005E6905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31C4183D" w14:textId="77777777" w:rsidR="003E3B78" w:rsidRPr="00391C44" w:rsidRDefault="003E3B78" w:rsidP="005E6905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5. Podpis</w:t>
            </w:r>
          </w:p>
        </w:tc>
      </w:tr>
      <w:tr w:rsidR="003E3B78" w:rsidRPr="00391C44" w14:paraId="3A07D740" w14:textId="77777777" w:rsidTr="005E6905">
        <w:tc>
          <w:tcPr>
            <w:tcW w:w="9351" w:type="dxa"/>
            <w:shd w:val="clear" w:color="auto" w:fill="auto"/>
          </w:tcPr>
          <w:p w14:paraId="763931FF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0B4000D8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316D2607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43589FED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39FC2894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9AD9BAC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3439CA29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80D54F9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281924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FD55BA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729CF71" w14:textId="77777777" w:rsidR="003E3B78" w:rsidRPr="00391C44" w:rsidRDefault="003E3B78" w:rsidP="005E6905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6E9366E0" w14:textId="77777777" w:rsidR="003E3B78" w:rsidRPr="00391C44" w:rsidRDefault="003E3B78" w:rsidP="009F5E28">
      <w:pPr>
        <w:rPr>
          <w:rFonts w:ascii="Arial Narrow" w:hAnsi="Arial Narrow"/>
          <w:szCs w:val="20"/>
          <w:lang w:val="sk-SK"/>
        </w:rPr>
      </w:pPr>
    </w:p>
    <w:sectPr w:rsidR="003E3B78" w:rsidRPr="00391C44" w:rsidSect="0057469A">
      <w:footerReference w:type="even" r:id="rId11"/>
      <w:footerReference w:type="default" r:id="rId12"/>
      <w:headerReference w:type="first" r:id="rId13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07BB3" w14:textId="77777777" w:rsidR="003527B7" w:rsidRDefault="003527B7">
      <w:r>
        <w:separator/>
      </w:r>
    </w:p>
  </w:endnote>
  <w:endnote w:type="continuationSeparator" w:id="0">
    <w:p w14:paraId="4BE52B87" w14:textId="77777777" w:rsidR="003527B7" w:rsidRDefault="0035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6AF3BEF3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69A" w:rsidRPr="0057469A">
          <w:rPr>
            <w:noProof/>
            <w:lang w:val="sk-SK"/>
          </w:rPr>
          <w:t>2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A3CCC" w14:textId="77777777" w:rsidR="003527B7" w:rsidRDefault="003527B7">
      <w:r>
        <w:separator/>
      </w:r>
    </w:p>
  </w:footnote>
  <w:footnote w:type="continuationSeparator" w:id="0">
    <w:p w14:paraId="7E6116D1" w14:textId="77777777" w:rsidR="003527B7" w:rsidRDefault="003527B7">
      <w:r>
        <w:continuationSeparator/>
      </w:r>
    </w:p>
  </w:footnote>
  <w:footnote w:id="1">
    <w:p w14:paraId="7D004512" w14:textId="60D7E259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D28BA">
        <w:rPr>
          <w:i/>
          <w:sz w:val="14"/>
          <w:szCs w:val="14"/>
          <w:lang w:val="sk-SK"/>
        </w:rPr>
        <w:t xml:space="preserve">Hlásenie  prijímateľa o stave  implementácie projektu </w:t>
      </w:r>
      <w:r w:rsidR="00E57465" w:rsidRPr="00ED28BA">
        <w:rPr>
          <w:i/>
          <w:sz w:val="14"/>
          <w:szCs w:val="14"/>
          <w:lang w:val="sk-SK"/>
        </w:rPr>
        <w:t xml:space="preserve">vo vzťahu k dosahovaniu výstupov a cieľov IPCEI projektu </w:t>
      </w:r>
      <w:r w:rsidRPr="00ED28BA">
        <w:rPr>
          <w:i/>
          <w:sz w:val="14"/>
          <w:szCs w:val="14"/>
          <w:lang w:val="sk-SK"/>
        </w:rPr>
        <w:t>a</w:t>
      </w:r>
      <w:r w:rsidR="00085FCC">
        <w:rPr>
          <w:i/>
          <w:sz w:val="14"/>
          <w:szCs w:val="14"/>
          <w:lang w:val="sk-SK"/>
        </w:rPr>
        <w:t xml:space="preserve"> o </w:t>
      </w:r>
      <w:r w:rsidRPr="00ED28BA">
        <w:rPr>
          <w:i/>
          <w:sz w:val="14"/>
          <w:szCs w:val="14"/>
          <w:lang w:val="sk-SK"/>
        </w:rPr>
        <w:t xml:space="preserve">dosahovaní míľnikov (milestones) </w:t>
      </w:r>
      <w:r w:rsidR="006F247B" w:rsidRPr="00ED28BA">
        <w:rPr>
          <w:i/>
          <w:sz w:val="14"/>
          <w:szCs w:val="14"/>
          <w:lang w:val="sk-SK"/>
        </w:rPr>
        <w:t xml:space="preserve">a/alebo doplňujúcich medzistupňov jednotlivých podaktivít projektu (ak relevantné) </w:t>
      </w:r>
      <w:r w:rsidRPr="00ED28BA">
        <w:rPr>
          <w:i/>
          <w:sz w:val="14"/>
          <w:szCs w:val="14"/>
          <w:lang w:val="sk-SK"/>
        </w:rPr>
        <w:t>a výstupov (deliverables)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6F247B">
        <w:rPr>
          <w:sz w:val="14"/>
          <w:szCs w:val="14"/>
          <w:lang w:val="sk-SK"/>
        </w:rPr>
        <w:t>4</w:t>
      </w:r>
      <w:r w:rsidR="0012224C">
        <w:rPr>
          <w:sz w:val="14"/>
          <w:szCs w:val="14"/>
          <w:lang w:val="sk-SK"/>
        </w:rPr>
        <w:t xml:space="preserve"> ods. </w:t>
      </w:r>
      <w:r w:rsidR="006F247B">
        <w:rPr>
          <w:sz w:val="14"/>
          <w:szCs w:val="14"/>
          <w:lang w:val="sk-SK"/>
        </w:rPr>
        <w:t>4</w:t>
      </w:r>
      <w:r w:rsidR="0012224C">
        <w:rPr>
          <w:sz w:val="14"/>
          <w:szCs w:val="14"/>
          <w:lang w:val="sk-SK"/>
        </w:rPr>
        <w:t>.</w:t>
      </w:r>
      <w:r w:rsidR="006F247B">
        <w:rPr>
          <w:sz w:val="14"/>
          <w:szCs w:val="14"/>
          <w:lang w:val="sk-SK"/>
        </w:rPr>
        <w:t>1</w:t>
      </w:r>
      <w:r w:rsidR="00C671EE">
        <w:rPr>
          <w:sz w:val="14"/>
          <w:szCs w:val="14"/>
          <w:lang w:val="sk-SK"/>
        </w:rPr>
        <w:t>7</w:t>
      </w:r>
      <w:r w:rsidR="0012224C">
        <w:rPr>
          <w:sz w:val="14"/>
          <w:szCs w:val="14"/>
          <w:lang w:val="sk-SK"/>
        </w:rPr>
        <w:t xml:space="preserve"> Zmluvy o poskytnutí </w:t>
      </w:r>
      <w:r w:rsidR="006F247B">
        <w:rPr>
          <w:sz w:val="14"/>
          <w:szCs w:val="14"/>
          <w:lang w:val="sk-SK"/>
        </w:rPr>
        <w:t>NFP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(milestones) </w:t>
      </w:r>
      <w:r w:rsidR="00ED28BA" w:rsidRPr="00ED28BA">
        <w:rPr>
          <w:sz w:val="14"/>
          <w:szCs w:val="14"/>
          <w:lang w:val="sk-SK"/>
        </w:rPr>
        <w:t xml:space="preserve">a/alebo doplňujúcich medzistupňov jednotlivých podaktivít projektu (ak relevantné) </w:t>
      </w:r>
      <w:r w:rsidR="00606741" w:rsidRPr="00E52453">
        <w:rPr>
          <w:sz w:val="14"/>
          <w:szCs w:val="14"/>
          <w:lang w:val="sk-SK"/>
        </w:rPr>
        <w:t>a výstupov (deliverables) projektu</w:t>
      </w:r>
      <w:r w:rsidR="00606741">
        <w:rPr>
          <w:sz w:val="14"/>
          <w:szCs w:val="14"/>
          <w:lang w:val="sk-SK"/>
        </w:rPr>
        <w:t xml:space="preserve"> k termínu, ktorý predstavuje polovicu doby realizácie</w:t>
      </w:r>
      <w:r w:rsidR="006F247B">
        <w:rPr>
          <w:sz w:val="14"/>
          <w:szCs w:val="14"/>
          <w:lang w:val="sk-SK"/>
        </w:rPr>
        <w:t xml:space="preserve"> hlavnej aktivity</w:t>
      </w:r>
      <w:r w:rsidR="00606741">
        <w:rPr>
          <w:sz w:val="14"/>
          <w:szCs w:val="14"/>
          <w:lang w:val="sk-SK"/>
        </w:rPr>
        <w:t xml:space="preserve"> projektu </w:t>
      </w:r>
      <w:r w:rsidR="00543D8E">
        <w:rPr>
          <w:sz w:val="14"/>
          <w:szCs w:val="14"/>
          <w:lang w:val="sk-SK"/>
        </w:rPr>
        <w:t xml:space="preserve">v zmysle harmonogramu realizácie </w:t>
      </w:r>
      <w:r w:rsidR="006F247B">
        <w:rPr>
          <w:sz w:val="14"/>
          <w:szCs w:val="14"/>
          <w:lang w:val="sk-SK"/>
        </w:rPr>
        <w:t>hlavn</w:t>
      </w:r>
      <w:r w:rsidR="00ED28BA">
        <w:rPr>
          <w:sz w:val="14"/>
          <w:szCs w:val="14"/>
          <w:lang w:val="sk-SK"/>
        </w:rPr>
        <w:t>ých</w:t>
      </w:r>
      <w:r w:rsidR="006F247B">
        <w:rPr>
          <w:sz w:val="14"/>
          <w:szCs w:val="14"/>
          <w:lang w:val="sk-SK"/>
        </w:rPr>
        <w:t xml:space="preserve"> aktiv</w:t>
      </w:r>
      <w:r w:rsidR="00ED28BA">
        <w:rPr>
          <w:sz w:val="14"/>
          <w:szCs w:val="14"/>
          <w:lang w:val="sk-SK"/>
        </w:rPr>
        <w:t>ít</w:t>
      </w:r>
      <w:r w:rsidR="006F247B">
        <w:rPr>
          <w:sz w:val="14"/>
          <w:szCs w:val="14"/>
          <w:lang w:val="sk-SK"/>
        </w:rPr>
        <w:t xml:space="preserve"> </w:t>
      </w:r>
      <w:r w:rsidR="00543D8E">
        <w:rPr>
          <w:sz w:val="14"/>
          <w:szCs w:val="14"/>
          <w:lang w:val="sk-SK"/>
        </w:rPr>
        <w:t xml:space="preserve">projektu vyplývajúceho z prílohy č. 2 Zmluvy o poskytnutí </w:t>
      </w:r>
      <w:r w:rsidR="006F247B">
        <w:rPr>
          <w:sz w:val="14"/>
          <w:szCs w:val="14"/>
          <w:lang w:val="sk-SK"/>
        </w:rPr>
        <w:t>NFP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 xml:space="preserve">(ďalej len „termín, ktorý predstavuje polovicu doby realizácie </w:t>
      </w:r>
      <w:r w:rsidR="006F247B" w:rsidRPr="006F247B">
        <w:rPr>
          <w:b/>
          <w:sz w:val="14"/>
          <w:szCs w:val="14"/>
          <w:lang w:val="sk-SK"/>
        </w:rPr>
        <w:t xml:space="preserve">hlavnej aktivity </w:t>
      </w:r>
      <w:r w:rsidR="00A102E2" w:rsidRPr="00A102E2">
        <w:rPr>
          <w:b/>
          <w:sz w:val="14"/>
          <w:szCs w:val="14"/>
          <w:lang w:val="sk-SK"/>
        </w:rPr>
        <w:t>projektu“).</w:t>
      </w:r>
    </w:p>
  </w:footnote>
  <w:footnote w:id="2">
    <w:p w14:paraId="0EC14FAA" w14:textId="4D74B92C" w:rsidR="00A605B1" w:rsidRPr="00187ED7" w:rsidRDefault="00A605B1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</w:t>
      </w:r>
      <w:r w:rsidR="006F247B">
        <w:rPr>
          <w:sz w:val="14"/>
          <w:szCs w:val="14"/>
          <w:lang w:val="sk-SK"/>
        </w:rPr>
        <w:t xml:space="preserve">hlavnej aktivity </w:t>
      </w:r>
      <w:r w:rsidRPr="00562A54">
        <w:rPr>
          <w:sz w:val="14"/>
          <w:szCs w:val="14"/>
          <w:lang w:val="sk-SK"/>
        </w:rPr>
        <w:t xml:space="preserve">projektu v prípade </w:t>
      </w:r>
      <w:r>
        <w:rPr>
          <w:sz w:val="14"/>
          <w:szCs w:val="14"/>
          <w:lang w:val="sk-SK"/>
        </w:rPr>
        <w:t xml:space="preserve">úpravy údajov stanovených v rámci prílohy č. 2 Zmluvy o poskytnutí </w:t>
      </w:r>
      <w:r w:rsidR="006F247B">
        <w:rPr>
          <w:sz w:val="14"/>
          <w:szCs w:val="14"/>
          <w:lang w:val="sk-SK"/>
        </w:rPr>
        <w:t>NFP</w:t>
      </w:r>
      <w:r w:rsidR="00187ED7" w:rsidRPr="00187ED7">
        <w:rPr>
          <w:sz w:val="14"/>
          <w:szCs w:val="14"/>
          <w:lang w:val="sk-SK"/>
        </w:rPr>
        <w:t xml:space="preserve"> </w:t>
      </w:r>
      <w:r>
        <w:rPr>
          <w:sz w:val="14"/>
          <w:szCs w:val="14"/>
          <w:lang w:val="sk-SK"/>
        </w:rPr>
        <w:t xml:space="preserve">prostredníctvom dodatku k Zmluve o poskytnutí </w:t>
      </w:r>
      <w:r w:rsidR="006F247B">
        <w:rPr>
          <w:sz w:val="14"/>
          <w:szCs w:val="14"/>
          <w:lang w:val="sk-SK"/>
        </w:rPr>
        <w:t>NFP</w:t>
      </w:r>
      <w:r>
        <w:rPr>
          <w:sz w:val="14"/>
          <w:szCs w:val="14"/>
          <w:lang w:val="sk-SK"/>
        </w:rPr>
        <w:t xml:space="preserve">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 w:rsidR="006F247B">
        <w:rPr>
          <w:sz w:val="14"/>
          <w:szCs w:val="14"/>
          <w:lang w:val="sk-SK"/>
        </w:rPr>
        <w:t>NFP</w:t>
      </w:r>
      <w:r w:rsidRPr="00A605B1">
        <w:rPr>
          <w:sz w:val="14"/>
          <w:szCs w:val="14"/>
          <w:lang w:val="sk-SK"/>
        </w:rPr>
        <w:t xml:space="preserve">, ktorou dochádza k zmene plánovaného termínu ukončenia realizácie </w:t>
      </w:r>
      <w:r w:rsidR="006F247B">
        <w:rPr>
          <w:sz w:val="14"/>
          <w:szCs w:val="14"/>
          <w:lang w:val="sk-SK"/>
        </w:rPr>
        <w:t xml:space="preserve">hlavnej aktivity </w:t>
      </w:r>
      <w:r w:rsidRPr="00A605B1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5B6DF0D5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6F247B">
        <w:rPr>
          <w:sz w:val="14"/>
          <w:szCs w:val="14"/>
          <w:lang w:val="sk-SK"/>
        </w:rPr>
        <w:t>NFP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6F247B">
        <w:rPr>
          <w:sz w:val="14"/>
          <w:szCs w:val="14"/>
          <w:lang w:val="sk-SK"/>
        </w:rPr>
        <w:t>poskytovateľom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6F247B">
        <w:rPr>
          <w:sz w:val="14"/>
          <w:szCs w:val="14"/>
          <w:lang w:val="sk-SK"/>
        </w:rPr>
        <w:t>NFP</w:t>
      </w:r>
      <w:r w:rsidR="00187ED7" w:rsidRPr="00187ED7">
        <w:rPr>
          <w:sz w:val="14"/>
          <w:szCs w:val="14"/>
          <w:lang w:val="sk-SK"/>
        </w:rPr>
        <w:t xml:space="preserve"> </w:t>
      </w:r>
      <w:r w:rsidR="00D37790">
        <w:rPr>
          <w:sz w:val="14"/>
          <w:szCs w:val="14"/>
          <w:lang w:val="sk-SK"/>
        </w:rPr>
        <w:t xml:space="preserve">do termínu, ktorý predstavuje polovicu doby realizácie </w:t>
      </w:r>
      <w:r w:rsidR="006F247B">
        <w:rPr>
          <w:sz w:val="14"/>
          <w:szCs w:val="14"/>
          <w:lang w:val="sk-SK"/>
        </w:rPr>
        <w:t xml:space="preserve">hlavnej aktivity </w:t>
      </w:r>
      <w:r w:rsidR="00D37790">
        <w:rPr>
          <w:sz w:val="14"/>
          <w:szCs w:val="14"/>
          <w:lang w:val="sk-SK"/>
        </w:rPr>
        <w:t xml:space="preserve">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6858BC9C" w14:textId="0368E3F7" w:rsidR="00C552CE" w:rsidRPr="00EF507F" w:rsidRDefault="00C552CE" w:rsidP="00EF507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F507F">
        <w:rPr>
          <w:sz w:val="14"/>
          <w:szCs w:val="14"/>
          <w:lang w:val="sk-SK"/>
        </w:rPr>
        <w:t xml:space="preserve">Dosiahnutie doplňujúcich medzistupňov </w:t>
      </w:r>
      <w:r>
        <w:rPr>
          <w:sz w:val="14"/>
          <w:szCs w:val="14"/>
          <w:lang w:val="sk-SK"/>
        </w:rPr>
        <w:t>jednotlivých podaktivít projektu je relevantné v prípade, ak takéto doplňujúce medzistupne boli, v zmysle podmienok stanovených v príslušnej výzve na predkladanie žiadostí o poskytnutie NFP, v rámci schváleného projektu vymedzené.</w:t>
      </w:r>
    </w:p>
  </w:footnote>
  <w:footnote w:id="5">
    <w:p w14:paraId="14B191F6" w14:textId="6903A93A" w:rsidR="00C552CE" w:rsidRPr="00313001" w:rsidRDefault="00C552CE" w:rsidP="00313001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13001">
        <w:rPr>
          <w:sz w:val="14"/>
          <w:szCs w:val="14"/>
          <w:lang w:val="sk-SK"/>
        </w:rPr>
        <w:t xml:space="preserve">Uveďte dôvody/informácie nad rámec tých, ktoré ste k dosiahnutiu každého z míľnikov (milestones) projektu a/alebo doplňujúcich medzistupňov jednotlivých podaktivít projektu (ak relevantné)uviedli v rámci jednotlivých </w:t>
      </w:r>
      <w:r w:rsidRPr="00313001">
        <w:rPr>
          <w:i/>
          <w:sz w:val="14"/>
          <w:szCs w:val="14"/>
          <w:lang w:val="sk-SK"/>
        </w:rPr>
        <w:t>Hlásení o dosiahnutí míľnikov (milestones) projektu a/alebo doplňujúcich medzistupňov jednotlivých podaktivít projektu (ak relevantné)</w:t>
      </w:r>
      <w:r w:rsidRPr="00313001">
        <w:rPr>
          <w:sz w:val="14"/>
          <w:szCs w:val="14"/>
          <w:lang w:val="sk-SK"/>
        </w:rPr>
        <w:t>.</w:t>
      </w:r>
    </w:p>
  </w:footnote>
  <w:footnote w:id="6">
    <w:p w14:paraId="19D90F34" w14:textId="2984F4B7" w:rsidR="00C552CE" w:rsidRPr="00C34C2F" w:rsidRDefault="00C552CE" w:rsidP="006D3B46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výstupov (deliverables), ktoré majú byť v zmysle schváleného projektu dosiahnuté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>
        <w:rPr>
          <w:sz w:val="14"/>
          <w:szCs w:val="14"/>
          <w:lang w:val="sk-SK"/>
        </w:rPr>
        <w:t xml:space="preserve">hlavnej aktivity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>.</w:t>
      </w:r>
    </w:p>
  </w:footnote>
  <w:footnote w:id="7">
    <w:p w14:paraId="246039B3" w14:textId="643FAE06" w:rsidR="00C552CE" w:rsidRPr="009B4E44" w:rsidRDefault="00C552CE" w:rsidP="006D3B46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>
        <w:rPr>
          <w:sz w:val="14"/>
          <w:szCs w:val="14"/>
          <w:lang w:val="sk-SK"/>
        </w:rPr>
        <w:t xml:space="preserve">hlavnej aktivity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 dosiahnuté nijaké výstupy (deliverables). V takom prípade je potrebné popísať priebeh procesu dosahovania takých výstupov (deliverables),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doby realizácie </w:t>
      </w:r>
      <w:r>
        <w:rPr>
          <w:sz w:val="14"/>
          <w:szCs w:val="14"/>
          <w:lang w:val="sk-SK"/>
        </w:rPr>
        <w:t xml:space="preserve">hlavnej aktivity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>.</w:t>
      </w:r>
    </w:p>
  </w:footnote>
  <w:footnote w:id="8">
    <w:p w14:paraId="5B4533AE" w14:textId="2F55BF8A" w:rsidR="00C552CE" w:rsidRPr="001A18E2" w:rsidRDefault="00C552CE" w:rsidP="006D3B46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>
        <w:rPr>
          <w:sz w:val="14"/>
          <w:szCs w:val="14"/>
          <w:lang w:val="sk-SK"/>
        </w:rPr>
        <w:t xml:space="preserve">hlavnej aktivity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 dosiahnuté nijaké výstupy (deliverables). V takom prípade je potrebné popísať interné a/alebo externé vplyvy, ktoré pôsobili na priebeh dosahovania takých výstupov (deliverables),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doby realizácie </w:t>
      </w:r>
      <w:r>
        <w:rPr>
          <w:sz w:val="14"/>
          <w:szCs w:val="14"/>
          <w:lang w:val="sk-SK"/>
        </w:rPr>
        <w:t xml:space="preserve">hlavnej aktivity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>.</w:t>
      </w:r>
    </w:p>
  </w:footnote>
  <w:footnote w:id="9">
    <w:p w14:paraId="72BB5D67" w14:textId="663EDFE7" w:rsidR="00423858" w:rsidRPr="001A18E2" w:rsidRDefault="00423858" w:rsidP="00423858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>
        <w:rPr>
          <w:sz w:val="14"/>
          <w:szCs w:val="14"/>
          <w:lang w:val="sk-SK"/>
        </w:rPr>
        <w:t xml:space="preserve">hlavnej aktivity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 dosiahnuté nijaké výstupy (deliverables).</w:t>
      </w:r>
    </w:p>
    <w:p w14:paraId="6B2B2844" w14:textId="394C7A50" w:rsidR="00423858" w:rsidRPr="00423858" w:rsidRDefault="00423858">
      <w:pPr>
        <w:pStyle w:val="Textpoznmkypodiarou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A8221" w14:textId="5BB63523" w:rsidR="0057469A" w:rsidRPr="0057469A" w:rsidRDefault="0057469A">
    <w:pPr>
      <w:pStyle w:val="Hlavika"/>
      <w:rPr>
        <w:sz w:val="18"/>
        <w:szCs w:val="18"/>
        <w:lang w:val="sk-SK"/>
      </w:rPr>
    </w:pPr>
    <w:r w:rsidRPr="0057469A">
      <w:rPr>
        <w:sz w:val="18"/>
        <w:szCs w:val="18"/>
        <w:lang w:val="sk-SK"/>
      </w:rPr>
      <w:t>Príloha č.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04105"/>
    <w:rsid w:val="00013E59"/>
    <w:rsid w:val="000246BC"/>
    <w:rsid w:val="00025CBC"/>
    <w:rsid w:val="00037FDF"/>
    <w:rsid w:val="000440E9"/>
    <w:rsid w:val="00064C83"/>
    <w:rsid w:val="00065E53"/>
    <w:rsid w:val="00082EDB"/>
    <w:rsid w:val="00085FCC"/>
    <w:rsid w:val="0008793C"/>
    <w:rsid w:val="00095574"/>
    <w:rsid w:val="000C59CB"/>
    <w:rsid w:val="000D333E"/>
    <w:rsid w:val="000E4536"/>
    <w:rsid w:val="000E55A1"/>
    <w:rsid w:val="000F0AE1"/>
    <w:rsid w:val="00115BAA"/>
    <w:rsid w:val="0012224C"/>
    <w:rsid w:val="00122B0B"/>
    <w:rsid w:val="0015697B"/>
    <w:rsid w:val="001760B7"/>
    <w:rsid w:val="00187ED7"/>
    <w:rsid w:val="00195287"/>
    <w:rsid w:val="00197A3C"/>
    <w:rsid w:val="001A18E2"/>
    <w:rsid w:val="001B7F41"/>
    <w:rsid w:val="001C6A80"/>
    <w:rsid w:val="0022549A"/>
    <w:rsid w:val="0024024B"/>
    <w:rsid w:val="0028612D"/>
    <w:rsid w:val="00292BF1"/>
    <w:rsid w:val="00296CB4"/>
    <w:rsid w:val="002A7887"/>
    <w:rsid w:val="002B36E8"/>
    <w:rsid w:val="002D5F3A"/>
    <w:rsid w:val="002E2BFC"/>
    <w:rsid w:val="00313001"/>
    <w:rsid w:val="00316D9F"/>
    <w:rsid w:val="00317530"/>
    <w:rsid w:val="00342CBF"/>
    <w:rsid w:val="003527B7"/>
    <w:rsid w:val="00352C94"/>
    <w:rsid w:val="00391C44"/>
    <w:rsid w:val="00397C39"/>
    <w:rsid w:val="003A68C3"/>
    <w:rsid w:val="003A78DF"/>
    <w:rsid w:val="003C7E6D"/>
    <w:rsid w:val="003E3B78"/>
    <w:rsid w:val="003F09E3"/>
    <w:rsid w:val="003F6D8D"/>
    <w:rsid w:val="003F746C"/>
    <w:rsid w:val="00405045"/>
    <w:rsid w:val="004178FD"/>
    <w:rsid w:val="0042277F"/>
    <w:rsid w:val="00423858"/>
    <w:rsid w:val="00425259"/>
    <w:rsid w:val="00426F34"/>
    <w:rsid w:val="00433064"/>
    <w:rsid w:val="0044373D"/>
    <w:rsid w:val="004756A1"/>
    <w:rsid w:val="004911C9"/>
    <w:rsid w:val="00491EFA"/>
    <w:rsid w:val="004A11DB"/>
    <w:rsid w:val="004B752C"/>
    <w:rsid w:val="004F39FA"/>
    <w:rsid w:val="005432D0"/>
    <w:rsid w:val="00543D8E"/>
    <w:rsid w:val="00547F20"/>
    <w:rsid w:val="005513B5"/>
    <w:rsid w:val="00552087"/>
    <w:rsid w:val="00562A54"/>
    <w:rsid w:val="005730E0"/>
    <w:rsid w:val="0057469A"/>
    <w:rsid w:val="00586DB3"/>
    <w:rsid w:val="00596EB4"/>
    <w:rsid w:val="005B4770"/>
    <w:rsid w:val="005C2A52"/>
    <w:rsid w:val="005D43F9"/>
    <w:rsid w:val="005E382A"/>
    <w:rsid w:val="005E4F93"/>
    <w:rsid w:val="005E6CEC"/>
    <w:rsid w:val="005F2CB1"/>
    <w:rsid w:val="006058CD"/>
    <w:rsid w:val="00606741"/>
    <w:rsid w:val="00610564"/>
    <w:rsid w:val="00626B2D"/>
    <w:rsid w:val="00631D66"/>
    <w:rsid w:val="006574B3"/>
    <w:rsid w:val="006636A3"/>
    <w:rsid w:val="00664D1E"/>
    <w:rsid w:val="006A2C59"/>
    <w:rsid w:val="006A2CE7"/>
    <w:rsid w:val="006A5887"/>
    <w:rsid w:val="006B2F2B"/>
    <w:rsid w:val="006D3B46"/>
    <w:rsid w:val="006F247B"/>
    <w:rsid w:val="007218E3"/>
    <w:rsid w:val="007436F0"/>
    <w:rsid w:val="00761757"/>
    <w:rsid w:val="00763752"/>
    <w:rsid w:val="00773E13"/>
    <w:rsid w:val="007843B4"/>
    <w:rsid w:val="00791C27"/>
    <w:rsid w:val="0079733B"/>
    <w:rsid w:val="007A039B"/>
    <w:rsid w:val="007A680F"/>
    <w:rsid w:val="007E0C10"/>
    <w:rsid w:val="00817001"/>
    <w:rsid w:val="0082143E"/>
    <w:rsid w:val="00833E3D"/>
    <w:rsid w:val="008349AA"/>
    <w:rsid w:val="00853ACA"/>
    <w:rsid w:val="00864C3C"/>
    <w:rsid w:val="008846F5"/>
    <w:rsid w:val="008864C3"/>
    <w:rsid w:val="008C0A39"/>
    <w:rsid w:val="008E19BB"/>
    <w:rsid w:val="009057CD"/>
    <w:rsid w:val="009154FD"/>
    <w:rsid w:val="009240F4"/>
    <w:rsid w:val="00977D34"/>
    <w:rsid w:val="00992F6B"/>
    <w:rsid w:val="009B4E44"/>
    <w:rsid w:val="009B728C"/>
    <w:rsid w:val="009C1FD9"/>
    <w:rsid w:val="009F5E28"/>
    <w:rsid w:val="009F5F63"/>
    <w:rsid w:val="00A102E2"/>
    <w:rsid w:val="00A36E20"/>
    <w:rsid w:val="00A56EA3"/>
    <w:rsid w:val="00A605B1"/>
    <w:rsid w:val="00A70948"/>
    <w:rsid w:val="00A83564"/>
    <w:rsid w:val="00A86BB1"/>
    <w:rsid w:val="00A923AF"/>
    <w:rsid w:val="00A92CF9"/>
    <w:rsid w:val="00A95CA3"/>
    <w:rsid w:val="00B00820"/>
    <w:rsid w:val="00B022FF"/>
    <w:rsid w:val="00B165C3"/>
    <w:rsid w:val="00B17FD0"/>
    <w:rsid w:val="00B22D95"/>
    <w:rsid w:val="00B23879"/>
    <w:rsid w:val="00B34F22"/>
    <w:rsid w:val="00B36986"/>
    <w:rsid w:val="00B51E64"/>
    <w:rsid w:val="00B760A7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1191F"/>
    <w:rsid w:val="00C27B72"/>
    <w:rsid w:val="00C33042"/>
    <w:rsid w:val="00C34C2F"/>
    <w:rsid w:val="00C51A89"/>
    <w:rsid w:val="00C552CE"/>
    <w:rsid w:val="00C671EE"/>
    <w:rsid w:val="00C7650A"/>
    <w:rsid w:val="00C770BA"/>
    <w:rsid w:val="00C77241"/>
    <w:rsid w:val="00C80C4A"/>
    <w:rsid w:val="00C8462F"/>
    <w:rsid w:val="00CA49BC"/>
    <w:rsid w:val="00CA6259"/>
    <w:rsid w:val="00CB686A"/>
    <w:rsid w:val="00CD3645"/>
    <w:rsid w:val="00CE3EB0"/>
    <w:rsid w:val="00CE5578"/>
    <w:rsid w:val="00D03F69"/>
    <w:rsid w:val="00D07204"/>
    <w:rsid w:val="00D073CA"/>
    <w:rsid w:val="00D10E0D"/>
    <w:rsid w:val="00D20F1F"/>
    <w:rsid w:val="00D212FF"/>
    <w:rsid w:val="00D259D5"/>
    <w:rsid w:val="00D37790"/>
    <w:rsid w:val="00D43D34"/>
    <w:rsid w:val="00D5370D"/>
    <w:rsid w:val="00D926AE"/>
    <w:rsid w:val="00E06C16"/>
    <w:rsid w:val="00E126A8"/>
    <w:rsid w:val="00E32726"/>
    <w:rsid w:val="00E46571"/>
    <w:rsid w:val="00E52453"/>
    <w:rsid w:val="00E57465"/>
    <w:rsid w:val="00E6092D"/>
    <w:rsid w:val="00E747A8"/>
    <w:rsid w:val="00EA0924"/>
    <w:rsid w:val="00EA39CC"/>
    <w:rsid w:val="00ED22F3"/>
    <w:rsid w:val="00ED28BA"/>
    <w:rsid w:val="00EE65C5"/>
    <w:rsid w:val="00EF507F"/>
    <w:rsid w:val="00F006A3"/>
    <w:rsid w:val="00F11263"/>
    <w:rsid w:val="00F15580"/>
    <w:rsid w:val="00F53520"/>
    <w:rsid w:val="00F72EC3"/>
    <w:rsid w:val="00F73325"/>
    <w:rsid w:val="00F74F1B"/>
    <w:rsid w:val="00F761C9"/>
    <w:rsid w:val="00F8029F"/>
    <w:rsid w:val="00F829CB"/>
    <w:rsid w:val="00F8580A"/>
    <w:rsid w:val="00F95049"/>
    <w:rsid w:val="00FC297C"/>
    <w:rsid w:val="00FC6C93"/>
    <w:rsid w:val="00FD11A3"/>
    <w:rsid w:val="00FF3D09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  <w15:docId w15:val="{73F6ABC6-AA5D-49E8-BE9F-D4E9717A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DF7167" w:rsidP="00DF7167">
          <w:pPr>
            <w:pStyle w:val="B3799B922FD04B16A57EC68247242AA43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A9B84EB1138B46D489A02FD6004E06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5CDB4D-DE4A-491B-B54F-03CE18805FE3}"/>
      </w:docPartPr>
      <w:docPartBody>
        <w:p w:rsidR="00311BB7" w:rsidRDefault="002D07BD" w:rsidP="002D07BD">
          <w:pPr>
            <w:pStyle w:val="A9B84EB1138B46D489A02FD6004E06B0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3B89526A923F4986AF97AE185B9949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4DA1CE-A87F-48A8-9DC5-CFA867CA91F7}"/>
      </w:docPartPr>
      <w:docPartBody>
        <w:p w:rsidR="00311BB7" w:rsidRDefault="002D07BD" w:rsidP="002D07BD">
          <w:pPr>
            <w:pStyle w:val="3B89526A923F4986AF97AE185B9949E5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09024D"/>
    <w:rsid w:val="002D07BD"/>
    <w:rsid w:val="00311BB7"/>
    <w:rsid w:val="00413900"/>
    <w:rsid w:val="005B79A6"/>
    <w:rsid w:val="00B240CF"/>
    <w:rsid w:val="00D352D6"/>
    <w:rsid w:val="00DF7167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07BD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  <w:style w:type="paragraph" w:customStyle="1" w:styleId="06076B8534DC44278F6B91595D153A76">
    <w:name w:val="06076B8534DC44278F6B91595D153A76"/>
    <w:rsid w:val="00DF7167"/>
  </w:style>
  <w:style w:type="paragraph" w:customStyle="1" w:styleId="22F09EE682F0475D8047023B3E36326C">
    <w:name w:val="22F09EE682F0475D8047023B3E36326C"/>
    <w:rsid w:val="00DF7167"/>
  </w:style>
  <w:style w:type="paragraph" w:customStyle="1" w:styleId="62029675CF4E4BAC967F74C43D8D1834">
    <w:name w:val="62029675CF4E4BAC967F74C43D8D1834"/>
    <w:rsid w:val="00DF7167"/>
  </w:style>
  <w:style w:type="paragraph" w:customStyle="1" w:styleId="8BCC982CB52C4D3AB9315E05999B512D">
    <w:name w:val="8BCC982CB52C4D3AB9315E05999B512D"/>
    <w:rsid w:val="00DF7167"/>
  </w:style>
  <w:style w:type="paragraph" w:customStyle="1" w:styleId="F3FC073787FE458490DBDDF9EE226EA1">
    <w:name w:val="F3FC073787FE458490DBDDF9EE226EA1"/>
    <w:rsid w:val="00DF7167"/>
  </w:style>
  <w:style w:type="paragraph" w:customStyle="1" w:styleId="C36E1A82E6414763848B5FB3E3665E05">
    <w:name w:val="C36E1A82E6414763848B5FB3E3665E05"/>
    <w:rsid w:val="00DF7167"/>
  </w:style>
  <w:style w:type="paragraph" w:customStyle="1" w:styleId="7653772F94B349678CC52B571927775A">
    <w:name w:val="7653772F94B349678CC52B571927775A"/>
    <w:rsid w:val="00DF7167"/>
  </w:style>
  <w:style w:type="paragraph" w:customStyle="1" w:styleId="14F571C0904B4D55A2D36CC6E6797127">
    <w:name w:val="14F571C0904B4D55A2D36CC6E6797127"/>
    <w:rsid w:val="00DF7167"/>
  </w:style>
  <w:style w:type="paragraph" w:customStyle="1" w:styleId="5197405ACA0244ED86FF60A1DE4A1AA1">
    <w:name w:val="5197405ACA0244ED86FF60A1DE4A1AA1"/>
    <w:rsid w:val="00DF7167"/>
  </w:style>
  <w:style w:type="paragraph" w:customStyle="1" w:styleId="B84A6CE7977D45B08506433EA358FB53">
    <w:name w:val="B84A6CE7977D45B08506433EA358FB53"/>
    <w:rsid w:val="00DF7167"/>
  </w:style>
  <w:style w:type="paragraph" w:customStyle="1" w:styleId="E6B8D8B3CD8A4AF79333C902CD8E0789">
    <w:name w:val="E6B8D8B3CD8A4AF79333C902CD8E0789"/>
    <w:rsid w:val="00DF7167"/>
  </w:style>
  <w:style w:type="paragraph" w:customStyle="1" w:styleId="B3799B922FD04B16A57EC68247242AA43">
    <w:name w:val="B3799B922FD04B16A57EC68247242AA43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5197405ACA0244ED86FF60A1DE4A1AA11">
    <w:name w:val="5197405ACA0244ED86FF60A1DE4A1AA1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6B8D8B3CD8A4AF79333C902CD8E07891">
    <w:name w:val="E6B8D8B3CD8A4AF79333C902CD8E0789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7BDA5B0CEE464023A5228882521852031">
    <w:name w:val="7BDA5B0CEE464023A522888252185203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305DEF576A9F44318D59B8DBD0F33E1D">
    <w:name w:val="305DEF576A9F44318D59B8DBD0F33E1D"/>
    <w:rsid w:val="00DF7167"/>
  </w:style>
  <w:style w:type="paragraph" w:customStyle="1" w:styleId="B555F59B84F1422680EB42F0406782FA">
    <w:name w:val="B555F59B84F1422680EB42F0406782FA"/>
    <w:rsid w:val="00DF7167"/>
  </w:style>
  <w:style w:type="paragraph" w:customStyle="1" w:styleId="8FBBEA9382E241EA9EE9305495954FFF">
    <w:name w:val="8FBBEA9382E241EA9EE9305495954FFF"/>
    <w:rsid w:val="002D07BD"/>
  </w:style>
  <w:style w:type="paragraph" w:customStyle="1" w:styleId="A9B84EB1138B46D489A02FD6004E06B0">
    <w:name w:val="A9B84EB1138B46D489A02FD6004E06B0"/>
    <w:rsid w:val="002D07BD"/>
  </w:style>
  <w:style w:type="paragraph" w:customStyle="1" w:styleId="3B89526A923F4986AF97AE185B9949E5">
    <w:name w:val="3B89526A923F4986AF97AE185B9949E5"/>
    <w:rsid w:val="002D07BD"/>
  </w:style>
  <w:style w:type="paragraph" w:customStyle="1" w:styleId="E7FCEEC8210442F4A61ECBB3B9955B70">
    <w:name w:val="E7FCEEC8210442F4A61ECBB3B9955B70"/>
    <w:rsid w:val="00090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3BDEE41B5904C83FB3EDF4AB87713" ma:contentTypeVersion="4" ma:contentTypeDescription="Umožňuje vytvoriť nový dokument." ma:contentTypeScope="" ma:versionID="9b2728dafa22d2c233892e5b3eac0832">
  <xsd:schema xmlns:xsd="http://www.w3.org/2001/XMLSchema" xmlns:xs="http://www.w3.org/2001/XMLSchema" xmlns:p="http://schemas.microsoft.com/office/2006/metadata/properties" xmlns:ns2="1ada8566-6efb-4fd0-af6f-9eaa11a119f1" xmlns:ns3="1eca2132-8cba-4706-8663-6d4080c34302" targetNamespace="http://schemas.microsoft.com/office/2006/metadata/properties" ma:root="true" ma:fieldsID="8228dffc265c05f338a1ddfbeea81aca" ns2:_="" ns3:_="">
    <xsd:import namespace="1ada8566-6efb-4fd0-af6f-9eaa11a119f1"/>
    <xsd:import namespace="1eca2132-8cba-4706-8663-6d4080c34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a8566-6efb-4fd0-af6f-9eaa11a1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a2132-8cba-4706-8663-6d4080c343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6905A-CA42-4040-9AF4-1CC12DECC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a8566-6efb-4fd0-af6f-9eaa11a119f1"/>
    <ds:schemaRef ds:uri="1eca2132-8cba-4706-8663-6d4080c343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DB038A-BE89-4137-A499-AD85E508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4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Hlavackova Romana</dc:creator>
  <cp:lastModifiedBy>Malatincova Martina</cp:lastModifiedBy>
  <cp:revision>6</cp:revision>
  <dcterms:created xsi:type="dcterms:W3CDTF">2025-11-25T09:41:00Z</dcterms:created>
  <dcterms:modified xsi:type="dcterms:W3CDTF">2025-12-10T14:21:00Z</dcterms:modified>
</cp:coreProperties>
</file>